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071DB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BOTURNELL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C7CB5C6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Boturnell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in </w:t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St.Pinnock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Cornwall. Husbandman.</w:t>
      </w:r>
    </w:p>
    <w:p w14:paraId="67565740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5E28C9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54F8E80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Halnath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Mauleverer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trespass against him, John</w:t>
      </w:r>
    </w:p>
    <w:p w14:paraId="281A7222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Lotherd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St.Pinnock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Mitchell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St.Phype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Robert</w:t>
      </w:r>
    </w:p>
    <w:p w14:paraId="19994D95" w14:textId="77777777" w:rsidR="009A7F40" w:rsidRPr="001572AF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Edleth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St.Phype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and John Dyer of Liskeard(q.v.).</w:t>
      </w:r>
    </w:p>
    <w:p w14:paraId="29420EB1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63A73AA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B743904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4BC3CBF" w14:textId="77777777" w:rsidR="009A7F40" w:rsidRDefault="009A7F40" w:rsidP="009A7F4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23 December 2021</w:t>
      </w:r>
    </w:p>
    <w:p w14:paraId="53C686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2AB3" w14:textId="77777777" w:rsidR="009A7F40" w:rsidRDefault="009A7F40" w:rsidP="009139A6">
      <w:r>
        <w:separator/>
      </w:r>
    </w:p>
  </w:endnote>
  <w:endnote w:type="continuationSeparator" w:id="0">
    <w:p w14:paraId="516BB3B1" w14:textId="77777777" w:rsidR="009A7F40" w:rsidRDefault="009A7F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A6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FA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EF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4B83" w14:textId="77777777" w:rsidR="009A7F40" w:rsidRDefault="009A7F40" w:rsidP="009139A6">
      <w:r>
        <w:separator/>
      </w:r>
    </w:p>
  </w:footnote>
  <w:footnote w:type="continuationSeparator" w:id="0">
    <w:p w14:paraId="0AE343FF" w14:textId="77777777" w:rsidR="009A7F40" w:rsidRDefault="009A7F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A7A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3A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6B2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F40"/>
    <w:rsid w:val="000666E0"/>
    <w:rsid w:val="002510B7"/>
    <w:rsid w:val="005C130B"/>
    <w:rsid w:val="00826F5C"/>
    <w:rsid w:val="009139A6"/>
    <w:rsid w:val="009448BB"/>
    <w:rsid w:val="009A7F4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B4FE7"/>
  <w15:chartTrackingRefBased/>
  <w15:docId w15:val="{023ABE9A-40BF-447A-8738-F344EF18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7F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2022-01-20T12:06:00Z</dcterms:created>
  <dcterms:modified xsi:type="dcterms:W3CDTF">2022-01-20T12:07:00Z</dcterms:modified>
</cp:coreProperties>
</file>